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B74C6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76FB81AE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29AAE16E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1B96FE1F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A9FB7D8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2C5C7F02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738149A3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1F2F13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01CC6B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AFF2382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901F655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B541F5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5439EEE" w14:textId="03E0A880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8D1378" w:rsidRPr="008D1378">
        <w:rPr>
          <w:rFonts w:ascii="Avenir Next LT Pro" w:hAnsi="Avenir Next LT Pro" w:cs="Arial"/>
          <w:b/>
          <w:sz w:val="22"/>
          <w:szCs w:val="22"/>
        </w:rPr>
        <w:t>2022-GM-02</w:t>
      </w:r>
    </w:p>
    <w:p w14:paraId="4E34E521" w14:textId="4CC6F277" w:rsidR="008E5BB4" w:rsidRPr="008E5BB4" w:rsidRDefault="00C01BE5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in de gemeente Gooise Meren</w:t>
      </w:r>
    </w:p>
    <w:p w14:paraId="5E470691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65D3D1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27591E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92861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A2F61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6C5AF1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DB8D0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BE26C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EE3577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9F7E1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B44C7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E60F2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ADF2AB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E77BF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F48A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A7CDF2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38942A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CF64C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58F0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073F3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11163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C8F2C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BAFE9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A6DBF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A525B1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7C7312" w14:textId="4410154A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E0818">
        <w:rPr>
          <w:rFonts w:ascii="Avenir Next LT Pro" w:hAnsi="Avenir Next LT Pro" w:cs="Arial"/>
          <w:bCs/>
        </w:rPr>
        <w:t>Gemeente Gooise Meren</w:t>
      </w:r>
    </w:p>
    <w:p w14:paraId="05572F7E" w14:textId="1DA26E5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A2882">
        <w:rPr>
          <w:rFonts w:ascii="Avenir Next LT Pro" w:hAnsi="Avenir Next LT Pro" w:cs="Arial"/>
          <w:bCs/>
        </w:rPr>
        <w:t>Postbus 6000</w:t>
      </w:r>
    </w:p>
    <w:p w14:paraId="7CC59FDB" w14:textId="0F76D074" w:rsidR="00105DFA" w:rsidRPr="001B4C54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325CB0" w:rsidRPr="001B4C54">
        <w:rPr>
          <w:rFonts w:ascii="Avenir Next LT Pro" w:hAnsi="Avenir Next LT Pro" w:cs="Arial"/>
          <w:bCs/>
          <w:lang w:val="de-DE"/>
        </w:rPr>
        <w:t>1400 HA  BUSSUM</w:t>
      </w:r>
    </w:p>
    <w:p w14:paraId="44927F68" w14:textId="473CA0E8" w:rsidR="00105DFA" w:rsidRPr="001B4C54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r w:rsidRPr="001B4C54">
        <w:rPr>
          <w:rFonts w:ascii="Avenir Next LT Pro" w:hAnsi="Avenir Next LT Pro" w:cs="Arial"/>
          <w:snapToGrid w:val="0"/>
          <w:color w:val="000000"/>
          <w:lang w:val="de-DE"/>
        </w:rPr>
        <w:t xml:space="preserve">Bezoekadres: </w:t>
      </w:r>
      <w:r w:rsidRPr="001B4C54">
        <w:rPr>
          <w:rFonts w:ascii="Avenir Next LT Pro" w:hAnsi="Avenir Next LT Pro" w:cs="Arial"/>
          <w:snapToGrid w:val="0"/>
          <w:color w:val="000000"/>
          <w:lang w:val="de-DE"/>
        </w:rPr>
        <w:tab/>
      </w:r>
      <w:r w:rsidR="001B4C54" w:rsidRPr="001B4C54">
        <w:rPr>
          <w:rFonts w:ascii="Avenir Next LT Pro" w:hAnsi="Avenir Next LT Pro" w:cs="Arial"/>
          <w:bCs/>
          <w:lang w:val="de-DE"/>
        </w:rPr>
        <w:t>Brinklaan 35, 1404 E</w:t>
      </w:r>
      <w:r w:rsidR="001B4C54">
        <w:rPr>
          <w:rFonts w:ascii="Avenir Next LT Pro" w:hAnsi="Avenir Next LT Pro" w:cs="Arial"/>
          <w:bCs/>
          <w:lang w:val="de-DE"/>
        </w:rPr>
        <w:t>P  BUSSUM</w:t>
      </w:r>
    </w:p>
    <w:p w14:paraId="432E9385" w14:textId="5BCEA5DC" w:rsidR="00105DFA" w:rsidRPr="00325CB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325CB0">
        <w:rPr>
          <w:rFonts w:ascii="Avenir Next LT Pro" w:hAnsi="Avenir Next LT Pro" w:cs="Arial"/>
          <w:color w:val="000000"/>
        </w:rPr>
        <w:t xml:space="preserve">Datum: </w:t>
      </w:r>
      <w:r w:rsidRPr="00325CB0">
        <w:rPr>
          <w:rFonts w:ascii="Avenir Next LT Pro" w:hAnsi="Avenir Next LT Pro" w:cs="Arial"/>
          <w:color w:val="000000"/>
        </w:rPr>
        <w:tab/>
      </w:r>
      <w:r w:rsidR="001B4C54">
        <w:rPr>
          <w:rFonts w:ascii="Avenir Next LT Pro" w:hAnsi="Avenir Next LT Pro" w:cs="Arial"/>
          <w:bCs/>
        </w:rPr>
        <w:t>12 november 2021</w:t>
      </w:r>
    </w:p>
    <w:p w14:paraId="6CDE2DE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2930567" w14:textId="77777777" w:rsidR="00673B49" w:rsidRDefault="00673B49" w:rsidP="007D056C">
      <w:pPr>
        <w:rPr>
          <w:rFonts w:ascii="Arial" w:hAnsi="Arial" w:cs="Arial"/>
        </w:rPr>
      </w:pPr>
    </w:p>
    <w:p w14:paraId="7D431336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144F3CF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1D4A02F9" w14:textId="77777777" w:rsidR="00003FEB" w:rsidRDefault="00003FEB">
      <w:pPr>
        <w:rPr>
          <w:rFonts w:ascii="Gill Sans MT" w:hAnsi="Gill Sans MT" w:cs="Tahoma"/>
          <w:sz w:val="22"/>
        </w:rPr>
      </w:pPr>
    </w:p>
    <w:p w14:paraId="3B60DBD4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0DDE37E6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21132AE7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7761AA2B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8CA340C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003B9717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09200209" w14:textId="77777777" w:rsidR="00655EDD" w:rsidRDefault="00E05E83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2BFABAFC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4CE421BD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6EF3633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01FF1F4B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33602EC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BEF5A6C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86C885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6B79120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B476DE2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7E4F81A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B2D6B3C" w14:textId="47E0E833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8D1378">
        <w:rPr>
          <w:rFonts w:ascii="Avenir Next LT Pro" w:hAnsi="Avenir Next LT Pro" w:cs="Arial"/>
          <w:bCs/>
        </w:rPr>
        <w:t>2022</w:t>
      </w:r>
      <w:r w:rsidR="008D1378">
        <w:rPr>
          <w:rFonts w:ascii="Avenir Next LT Pro" w:hAnsi="Avenir Next LT Pro" w:cs="Arial"/>
          <w:bCs/>
        </w:rPr>
        <w:noBreakHyphen/>
        <w:t>GM</w:t>
      </w:r>
      <w:r w:rsidR="008D1378">
        <w:rPr>
          <w:rFonts w:ascii="Avenir Next LT Pro" w:hAnsi="Avenir Next LT Pro" w:cs="Arial"/>
          <w:bCs/>
        </w:rPr>
        <w:noBreakHyphen/>
        <w:t>02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877C3FA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15A605D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1D3BEA65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1E9BE8E1" w14:textId="77777777" w:rsidR="00042EAD" w:rsidRPr="006D1674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D1674">
        <w:rPr>
          <w:rFonts w:ascii="Avenir Next LT Pro" w:hAnsi="Avenir Next LT Pro" w:cs="Arial"/>
        </w:rPr>
        <w:t>Snoeiwerkzaamheden aan bomen</w:t>
      </w:r>
    </w:p>
    <w:p w14:paraId="5E41BE74" w14:textId="77777777" w:rsidR="00042EAD" w:rsidRPr="006D1674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D1674">
        <w:rPr>
          <w:rFonts w:ascii="Avenir Next LT Pro" w:hAnsi="Avenir Next LT Pro" w:cs="Arial"/>
        </w:rPr>
        <w:t>Verwijderen bomen</w:t>
      </w:r>
    </w:p>
    <w:p w14:paraId="1B344342" w14:textId="77777777" w:rsidR="00042EAD" w:rsidRPr="006D1674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D1674">
        <w:rPr>
          <w:rFonts w:ascii="Avenir Next LT Pro" w:hAnsi="Avenir Next LT Pro" w:cs="Arial"/>
        </w:rPr>
        <w:t>Verwijderen stobben</w:t>
      </w:r>
    </w:p>
    <w:p w14:paraId="3F04E9A8" w14:textId="77777777" w:rsidR="00042EAD" w:rsidRPr="006D1674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6D1674">
        <w:rPr>
          <w:rFonts w:ascii="Avenir Next LT Pro" w:hAnsi="Avenir Next LT Pro" w:cs="Arial"/>
        </w:rPr>
        <w:t>Digitaal registreren van uitgevoerde werkzaamheden</w:t>
      </w:r>
    </w:p>
    <w:p w14:paraId="3A84B217" w14:textId="02B36F8F" w:rsidR="005F1ABA" w:rsidRPr="006D1674" w:rsidRDefault="00F34D3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Planten van bomen</w:t>
      </w:r>
    </w:p>
    <w:p w14:paraId="71E4D842" w14:textId="42067091" w:rsidR="006D1674" w:rsidRPr="008A735C" w:rsidRDefault="006D1674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Calamiteiten en bijkomende werkzaamheden</w:t>
      </w:r>
    </w:p>
    <w:p w14:paraId="0FB0F0F4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21876E4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F95CFC9" w14:textId="6D3917DE" w:rsidR="00003FEB" w:rsidRPr="008A735C" w:rsidRDefault="00A90354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41512C62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622087B0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15024DD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471285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42484E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80AF406" w14:textId="41984D06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90354">
        <w:rPr>
          <w:rFonts w:ascii="Avenir Next LT Pro" w:hAnsi="Avenir Next LT Pro" w:cs="Arial"/>
          <w:bCs/>
        </w:rPr>
        <w:t>Gemeente Gooise Meren</w:t>
      </w:r>
    </w:p>
    <w:p w14:paraId="774051CF" w14:textId="7604D83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A90354">
        <w:rPr>
          <w:rFonts w:ascii="Avenir Next LT Pro" w:hAnsi="Avenir Next LT Pro" w:cs="Arial"/>
          <w:bCs/>
        </w:rPr>
        <w:t>Brinklaan 35</w:t>
      </w:r>
    </w:p>
    <w:p w14:paraId="798F64E9" w14:textId="6D971AD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771C4">
        <w:rPr>
          <w:rFonts w:ascii="Avenir Next LT Pro" w:hAnsi="Avenir Next LT Pro" w:cs="Arial"/>
          <w:bCs/>
        </w:rPr>
        <w:t>1404 EP  BUSSUM</w:t>
      </w:r>
    </w:p>
    <w:p w14:paraId="0D1F4272" w14:textId="6203A63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0C6061">
        <w:rPr>
          <w:rFonts w:ascii="Avenir Next LT Pro" w:hAnsi="Avenir Next LT Pro" w:cs="Arial"/>
          <w:bCs/>
        </w:rPr>
        <w:t>035 207 00</w:t>
      </w:r>
      <w:r w:rsidR="00213C9F">
        <w:rPr>
          <w:rFonts w:ascii="Avenir Next LT Pro" w:hAnsi="Avenir Next LT Pro" w:cs="Arial"/>
          <w:bCs/>
        </w:rPr>
        <w:t xml:space="preserve"> </w:t>
      </w:r>
      <w:r w:rsidR="000C6061">
        <w:rPr>
          <w:rFonts w:ascii="Avenir Next LT Pro" w:hAnsi="Avenir Next LT Pro" w:cs="Arial"/>
          <w:bCs/>
        </w:rPr>
        <w:t>00</w:t>
      </w:r>
    </w:p>
    <w:p w14:paraId="0344D660" w14:textId="19574BF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2771C4">
        <w:rPr>
          <w:rFonts w:ascii="Avenir Next LT Pro" w:hAnsi="Avenir Next LT Pro" w:cs="Arial"/>
          <w:bCs/>
        </w:rPr>
        <w:t>J.P. Drost</w:t>
      </w:r>
    </w:p>
    <w:p w14:paraId="02E0D4E1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653717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4A34B5C5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632E2D15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7D845B89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59B89FF6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1ADD90B0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41046E21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6201B8AF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7717037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8ECC9A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3538219" w14:textId="77777777" w:rsidR="00213C9F" w:rsidRPr="008A735C" w:rsidRDefault="00213C9F" w:rsidP="00213C9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Gooise Meren</w:t>
      </w:r>
    </w:p>
    <w:p w14:paraId="55B2B77F" w14:textId="77777777" w:rsidR="00213C9F" w:rsidRPr="008A735C" w:rsidRDefault="00213C9F" w:rsidP="00213C9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Brinklaan 35</w:t>
      </w:r>
    </w:p>
    <w:p w14:paraId="443668BD" w14:textId="77777777" w:rsidR="00213C9F" w:rsidRPr="008A735C" w:rsidRDefault="00213C9F" w:rsidP="00213C9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1404 EP  BUSSUM</w:t>
      </w:r>
    </w:p>
    <w:p w14:paraId="765D002F" w14:textId="77777777" w:rsidR="00213C9F" w:rsidRPr="008A735C" w:rsidRDefault="00213C9F" w:rsidP="00213C9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035 207 00 00</w:t>
      </w:r>
    </w:p>
    <w:p w14:paraId="68DD0FFF" w14:textId="77777777" w:rsidR="00213C9F" w:rsidRPr="008A735C" w:rsidRDefault="00213C9F" w:rsidP="00213C9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J.P. Drost</w:t>
      </w:r>
    </w:p>
    <w:p w14:paraId="47854A53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5F81275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78CF48F6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432EF815" w14:textId="38D1B13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13C9F">
        <w:rPr>
          <w:rFonts w:ascii="Avenir Next LT Pro" w:hAnsi="Avenir Next LT Pro" w:cs="Arial"/>
          <w:bCs/>
        </w:rPr>
        <w:t>2022</w:t>
      </w:r>
      <w:r w:rsidR="00213C9F">
        <w:rPr>
          <w:rFonts w:ascii="Avenir Next LT Pro" w:hAnsi="Avenir Next LT Pro" w:cs="Arial"/>
          <w:bCs/>
        </w:rPr>
        <w:noBreakHyphen/>
        <w:t>GM</w:t>
      </w:r>
      <w:r w:rsidR="00213C9F">
        <w:rPr>
          <w:rFonts w:ascii="Avenir Next LT Pro" w:hAnsi="Avenir Next LT Pro" w:cs="Arial"/>
          <w:bCs/>
        </w:rPr>
        <w:noBreakHyphen/>
        <w:t>02</w:t>
      </w:r>
    </w:p>
    <w:p w14:paraId="7BF01B1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54B220F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E666CF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A703A6A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E7DF54F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38BAC0" w14:textId="77777777" w:rsidR="00861DF4" w:rsidRPr="008A735C" w:rsidRDefault="00861DF4">
      <w:pPr>
        <w:rPr>
          <w:rFonts w:ascii="Avenir Next LT Pro" w:hAnsi="Avenir Next LT Pro" w:cs="Arial"/>
        </w:rPr>
      </w:pPr>
    </w:p>
    <w:p w14:paraId="28615D0D" w14:textId="77777777" w:rsidR="00861DF4" w:rsidRPr="008A735C" w:rsidRDefault="00861DF4">
      <w:pPr>
        <w:rPr>
          <w:rFonts w:ascii="Avenir Next LT Pro" w:hAnsi="Avenir Next LT Pro" w:cs="Arial"/>
        </w:rPr>
      </w:pPr>
    </w:p>
    <w:p w14:paraId="3A3B7498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5F4BFE4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69724B0B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60B5CE32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39B42EE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0782C7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5B5520B4" w14:textId="77777777" w:rsidR="00213C9F" w:rsidRPr="008A735C" w:rsidRDefault="00213C9F" w:rsidP="00213C9F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Gooise Meren</w:t>
      </w:r>
    </w:p>
    <w:p w14:paraId="6BD4721A" w14:textId="77777777" w:rsidR="00213C9F" w:rsidRPr="008A735C" w:rsidRDefault="00213C9F" w:rsidP="00213C9F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Brinklaan 35</w:t>
      </w:r>
    </w:p>
    <w:p w14:paraId="502A520B" w14:textId="77777777" w:rsidR="00213C9F" w:rsidRPr="008A735C" w:rsidRDefault="00213C9F" w:rsidP="00213C9F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1404 EP  BUSSUM</w:t>
      </w:r>
    </w:p>
    <w:p w14:paraId="029A60EB" w14:textId="51F82B2B" w:rsidR="00213C9F" w:rsidRPr="008A735C" w:rsidRDefault="00213C9F" w:rsidP="00213C9F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035 207 00 00</w:t>
      </w:r>
    </w:p>
    <w:p w14:paraId="7784C094" w14:textId="3887EF68" w:rsidR="00213C9F" w:rsidRPr="008A735C" w:rsidRDefault="00213C9F" w:rsidP="00213C9F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J.P. Drost</w:t>
      </w:r>
    </w:p>
    <w:p w14:paraId="5E265D9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0E050A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881F8DF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D354852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302457C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D47DC48" w14:textId="271A1D0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213C9F">
        <w:rPr>
          <w:rFonts w:ascii="Avenir Next LT Pro" w:hAnsi="Avenir Next LT Pro" w:cs="Arial"/>
          <w:bCs/>
        </w:rPr>
        <w:t>2022</w:t>
      </w:r>
      <w:r w:rsidR="00213C9F">
        <w:rPr>
          <w:rFonts w:ascii="Avenir Next LT Pro" w:hAnsi="Avenir Next LT Pro" w:cs="Arial"/>
          <w:bCs/>
        </w:rPr>
        <w:noBreakHyphen/>
        <w:t>GM</w:t>
      </w:r>
      <w:r w:rsidR="00213C9F">
        <w:rPr>
          <w:rFonts w:ascii="Avenir Next LT Pro" w:hAnsi="Avenir Next LT Pro" w:cs="Arial"/>
          <w:bCs/>
        </w:rPr>
        <w:noBreakHyphen/>
        <w:t>02</w:t>
      </w:r>
      <w:r w:rsidR="00CF57AF" w:rsidRPr="008A735C">
        <w:rPr>
          <w:rFonts w:ascii="Avenir Next LT Pro" w:hAnsi="Avenir Next LT Pro" w:cs="Arial"/>
        </w:rPr>
        <w:t>.</w:t>
      </w:r>
    </w:p>
    <w:p w14:paraId="48DAAD71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083CA87D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1A186E1F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6456345" w14:textId="77777777" w:rsidR="004064DB" w:rsidRPr="004064DB" w:rsidRDefault="004064DB" w:rsidP="004064DB">
      <w:pPr>
        <w:rPr>
          <w:rFonts w:ascii="Arial" w:hAnsi="Arial" w:cs="Arial"/>
        </w:rPr>
      </w:pPr>
    </w:p>
    <w:p w14:paraId="1EFE16E6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14C13E50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548044D9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CFD646B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7DE251A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04242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08F7F30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2B330AD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6033C44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097CEAD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0023AD4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33AC82C5" w14:textId="77777777" w:rsidTr="007058D2">
        <w:trPr>
          <w:cantSplit/>
          <w:trHeight w:val="280"/>
        </w:trPr>
        <w:tc>
          <w:tcPr>
            <w:tcW w:w="1126" w:type="dxa"/>
          </w:tcPr>
          <w:p w14:paraId="6AE09FC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5DB84F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7478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53458339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2CC7F26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0DAB4B5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F74F3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4A04C9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54A75D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23AC74F" w14:textId="77777777" w:rsidTr="007058D2">
        <w:trPr>
          <w:cantSplit/>
          <w:trHeight w:val="280"/>
        </w:trPr>
        <w:tc>
          <w:tcPr>
            <w:tcW w:w="1126" w:type="dxa"/>
          </w:tcPr>
          <w:p w14:paraId="7C2199D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0183BAE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CB642E0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7305BD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454070D1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34EBB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0D44045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0566E87B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F1619E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DAF343D" w14:textId="77777777" w:rsidTr="007058D2">
        <w:trPr>
          <w:cantSplit/>
          <w:trHeight w:val="280"/>
        </w:trPr>
        <w:tc>
          <w:tcPr>
            <w:tcW w:w="1126" w:type="dxa"/>
          </w:tcPr>
          <w:p w14:paraId="03FD048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A39F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C22911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5258DA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CB724A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905888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453CB6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7ECDD10B" w14:textId="77777777" w:rsidTr="007058D2">
        <w:trPr>
          <w:cantSplit/>
          <w:trHeight w:val="280"/>
        </w:trPr>
        <w:tc>
          <w:tcPr>
            <w:tcW w:w="1126" w:type="dxa"/>
          </w:tcPr>
          <w:p w14:paraId="5573F1E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C1350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FAAFB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33109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1102AE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4B972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F33A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82AEB1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18A33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E91A7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A92A7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373B770" w14:textId="77777777" w:rsidTr="007058D2">
        <w:trPr>
          <w:cantSplit/>
          <w:trHeight w:val="280"/>
        </w:trPr>
        <w:tc>
          <w:tcPr>
            <w:tcW w:w="1126" w:type="dxa"/>
          </w:tcPr>
          <w:p w14:paraId="38D9825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B6A1A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08575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F049C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F4A56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1ED9B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9E28013" w14:textId="77777777" w:rsidTr="007058D2">
        <w:trPr>
          <w:cantSplit/>
          <w:trHeight w:val="280"/>
        </w:trPr>
        <w:tc>
          <w:tcPr>
            <w:tcW w:w="1126" w:type="dxa"/>
          </w:tcPr>
          <w:p w14:paraId="095100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389D7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2EB45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C990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BB7E40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B375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7BEC9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1D470DA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74FDA19" w14:textId="77777777" w:rsidTr="007058D2">
        <w:trPr>
          <w:cantSplit/>
          <w:trHeight w:val="280"/>
        </w:trPr>
        <w:tc>
          <w:tcPr>
            <w:tcW w:w="1126" w:type="dxa"/>
          </w:tcPr>
          <w:p w14:paraId="115847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C1709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20A118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75011E2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5CAFCC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E016BA5" w14:textId="77777777" w:rsidTr="007058D2">
        <w:trPr>
          <w:cantSplit/>
          <w:trHeight w:val="280"/>
        </w:trPr>
        <w:tc>
          <w:tcPr>
            <w:tcW w:w="1126" w:type="dxa"/>
          </w:tcPr>
          <w:p w14:paraId="2D6EC45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D6E9C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781B5C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628005D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7A2E4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3F3421C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78B7F4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D9F3EBB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13667A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9B89C71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F330B5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447FA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6865BD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2225179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04061DF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40846F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3A5683B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4329199" w14:textId="77777777" w:rsidTr="00D44A98">
        <w:trPr>
          <w:cantSplit/>
          <w:trHeight w:val="280"/>
        </w:trPr>
        <w:tc>
          <w:tcPr>
            <w:tcW w:w="1126" w:type="dxa"/>
          </w:tcPr>
          <w:p w14:paraId="6C976E1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86816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C245C2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9F112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06AFDE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539AEF3D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79D8E8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14C16D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F150C5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5878EC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7DE1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0D40FC3" w14:textId="77777777" w:rsidTr="00D44A98">
        <w:trPr>
          <w:cantSplit/>
          <w:trHeight w:val="280"/>
        </w:trPr>
        <w:tc>
          <w:tcPr>
            <w:tcW w:w="1126" w:type="dxa"/>
          </w:tcPr>
          <w:p w14:paraId="73084F8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0E0E4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EAC2F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EAB7D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01B9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2CD72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0475D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D99E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9186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D42CC1F" w14:textId="77777777" w:rsidTr="00D44A98">
        <w:trPr>
          <w:cantSplit/>
          <w:trHeight w:val="280"/>
        </w:trPr>
        <w:tc>
          <w:tcPr>
            <w:tcW w:w="1126" w:type="dxa"/>
          </w:tcPr>
          <w:p w14:paraId="626D68E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A5E67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2B72D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6A46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019AF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68120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788F26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770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1B76A2B1" w14:textId="77777777" w:rsidTr="00D44A98">
        <w:trPr>
          <w:cantSplit/>
          <w:trHeight w:val="280"/>
        </w:trPr>
        <w:tc>
          <w:tcPr>
            <w:tcW w:w="1126" w:type="dxa"/>
          </w:tcPr>
          <w:p w14:paraId="169D8D5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5431DE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ADF6A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801ED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0C99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7578D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D431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14C14FA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4ECD88E5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E099D5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1E907958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11E719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69D2FB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5DF696B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5801A92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52C3048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DFADC8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78BEC7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708EF74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BEC19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0B8F2BF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0E96814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EEAD6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5236349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48D773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4223C024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0B1826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7B11C3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095018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0F68D98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446D29E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2AEDE01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02BB4D7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6696B58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3EBECED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3911F3E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0C7EBE6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7878774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04E3F3C6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80BAFC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3364753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FF1E5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6E089D2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5B81617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0D8507F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438E901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4F3B105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27EE73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01CD3CA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399CF2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51DEF7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1EF2DCD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4084D0D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24C66E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81478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45F6C0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2BC0958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1635F48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2EF1A7C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7BDFF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60B0C93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60F74E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A05B13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476C744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6B4C36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7FB8D51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70D4375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85CBA7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386911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31CFAD3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735E10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9071B5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40D6B70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92469C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4FA912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1B9F058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3EA47BD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472EBDF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673B948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73BE2EB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214539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08381063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9D96A13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4C73903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B0EF803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9E307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159CCF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3BDD8F0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DC4839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36F90A5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583F6200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84D5258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295CF03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D77ECD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CC671F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40ED37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7D45C8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8EF1D3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7E1F5F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29F703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9A1D6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0C160E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B06D1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55008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018B8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A5300D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539AC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66D04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517F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B98ECD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C1FEC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579453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A1D793B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2A4E4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ADD53E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7E89C9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71CBEDE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7726E5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C00CF8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625936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A93D25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F864B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3C7A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36444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E6DF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023DAF5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7C0953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2283A9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C5C78E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2977C7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8F3B7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EA558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DE0B09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E3EE7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413D0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E12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97498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EC7A7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A3483D9" w14:textId="77777777" w:rsidTr="006E7A96">
        <w:trPr>
          <w:cantSplit/>
          <w:trHeight w:val="280"/>
        </w:trPr>
        <w:tc>
          <w:tcPr>
            <w:tcW w:w="1126" w:type="dxa"/>
          </w:tcPr>
          <w:p w14:paraId="2A93E922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763883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06D1E5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31B5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01CF0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6F32E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C00A4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A37D2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E049AE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B68A8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2EDEA6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4697E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3E905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BB2C352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33FBF010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6335766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150BDFB4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391BC29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08EC141D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C82A8" w14:textId="77777777" w:rsidR="00E05E83" w:rsidRDefault="00E05E83">
      <w:r>
        <w:separator/>
      </w:r>
    </w:p>
  </w:endnote>
  <w:endnote w:type="continuationSeparator" w:id="0">
    <w:p w14:paraId="2BF328B6" w14:textId="77777777" w:rsidR="00E05E83" w:rsidRDefault="00E0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4D2B2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47E3F15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A5AAB45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CDA37DD" wp14:editId="7A9DCBEF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FFD764A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BnxnvzmAQAAHA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A05EAA3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2A587F0" wp14:editId="735CBC41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C8CCF8C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MmgcmLmAQAAHA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F00F87E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47AF010D" wp14:editId="1FC817E2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9A2B033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A48E981" wp14:editId="3A32E0BE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A131881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707E927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4CE49B8F" wp14:editId="7930A22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0FFD9F2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0F7C" w14:textId="77777777" w:rsidR="00E05E83" w:rsidRDefault="00E05E83">
      <w:r>
        <w:separator/>
      </w:r>
    </w:p>
  </w:footnote>
  <w:footnote w:type="continuationSeparator" w:id="0">
    <w:p w14:paraId="4CC3CE2A" w14:textId="77777777" w:rsidR="00E05E83" w:rsidRDefault="00E05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7C1A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583ABA70" wp14:editId="600F4562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4724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4E5B39E" wp14:editId="3B288745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ED6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C6061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4C54"/>
    <w:rsid w:val="001B73CA"/>
    <w:rsid w:val="001C4C86"/>
    <w:rsid w:val="001D72D0"/>
    <w:rsid w:val="001E7871"/>
    <w:rsid w:val="001F54A6"/>
    <w:rsid w:val="00213C9F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771C4"/>
    <w:rsid w:val="002862C7"/>
    <w:rsid w:val="00287BE8"/>
    <w:rsid w:val="002A0FA2"/>
    <w:rsid w:val="002A58C9"/>
    <w:rsid w:val="002C0D64"/>
    <w:rsid w:val="002D0056"/>
    <w:rsid w:val="002D0210"/>
    <w:rsid w:val="002F69EC"/>
    <w:rsid w:val="00325CB0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D1674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76ED6"/>
    <w:rsid w:val="008814D1"/>
    <w:rsid w:val="008856C0"/>
    <w:rsid w:val="00886667"/>
    <w:rsid w:val="0089671B"/>
    <w:rsid w:val="008A735C"/>
    <w:rsid w:val="008C0BBF"/>
    <w:rsid w:val="008D1378"/>
    <w:rsid w:val="008D1A95"/>
    <w:rsid w:val="008D487F"/>
    <w:rsid w:val="008D79B8"/>
    <w:rsid w:val="008E081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90354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C01BE5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05E83"/>
    <w:rsid w:val="00E13163"/>
    <w:rsid w:val="00E2613D"/>
    <w:rsid w:val="00E33EC6"/>
    <w:rsid w:val="00E40F06"/>
    <w:rsid w:val="00E74AC5"/>
    <w:rsid w:val="00E92F5A"/>
    <w:rsid w:val="00EA1155"/>
    <w:rsid w:val="00EA2882"/>
    <w:rsid w:val="00EB7C0D"/>
    <w:rsid w:val="00EC72C9"/>
    <w:rsid w:val="00EE3BAC"/>
    <w:rsid w:val="00EF5A6C"/>
    <w:rsid w:val="00F05973"/>
    <w:rsid w:val="00F15E5B"/>
    <w:rsid w:val="00F174B3"/>
    <w:rsid w:val="00F34D3F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48D2F301"/>
  <w15:chartTrackingRefBased/>
  <w15:docId w15:val="{20889284-6140-48BD-BF5B-1495994B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1" ma:contentTypeDescription="Een nieuw document maken." ma:contentTypeScope="" ma:versionID="d29b30cc64226141ac3e16a485938dd3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1ce446332b95a58222562826ff78651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B899-012D-4BFA-A887-4416DDE97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17</TotalTime>
  <Pages>12</Pages>
  <Words>1391</Words>
  <Characters>7653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9026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13</cp:revision>
  <cp:lastPrinted>2016-12-02T11:43:00Z</cp:lastPrinted>
  <dcterms:created xsi:type="dcterms:W3CDTF">2021-11-12T08:18:00Z</dcterms:created>
  <dcterms:modified xsi:type="dcterms:W3CDTF">2021-11-12T08:35:00Z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